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A0D" w:rsidRDefault="00E45A0D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KYNE</w:t>
      </w:r>
      <w:r>
        <w:rPr>
          <w:rFonts w:ascii="Times New Roman" w:hAnsi="Times New Roman" w:cs="Times New Roman"/>
          <w:sz w:val="24"/>
          <w:szCs w:val="24"/>
        </w:rPr>
        <w:t xml:space="preserve">      (fl.1425)</w:t>
      </w:r>
    </w:p>
    <w:p w:rsidR="00E45A0D" w:rsidRDefault="00966680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St.Germans Priory, Devon.</w:t>
      </w:r>
    </w:p>
    <w:p w:rsidR="00E45A0D" w:rsidRDefault="00E45A0D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5A0D" w:rsidRDefault="00E45A0D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5A0D" w:rsidRDefault="00E45A0D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St.Gabriel, Bishop’s Clyst, </w:t>
      </w:r>
    </w:p>
    <w:p w:rsidR="00E45A0D" w:rsidRDefault="00E45A0D" w:rsidP="00E45A0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Devon, by the Bishop.</w:t>
      </w:r>
    </w:p>
    <w:p w:rsidR="00E45A0D" w:rsidRDefault="00E45A0D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pp.98-9)</w:t>
      </w:r>
    </w:p>
    <w:p w:rsidR="00966680" w:rsidRDefault="00966680" w:rsidP="00C9535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Chapel of St.Gabriel, Bisho</w:t>
      </w:r>
      <w:r w:rsidR="00C95357">
        <w:rPr>
          <w:rFonts w:ascii="Times New Roman" w:hAnsi="Times New Roman" w:cs="Times New Roman"/>
          <w:sz w:val="24"/>
          <w:szCs w:val="24"/>
        </w:rPr>
        <w:t>p’s Clyst, Devon, by the Bishop.    (ibid.</w:t>
      </w:r>
      <w:r>
        <w:rPr>
          <w:rFonts w:ascii="Times New Roman" w:hAnsi="Times New Roman" w:cs="Times New Roman"/>
          <w:sz w:val="24"/>
          <w:szCs w:val="24"/>
        </w:rPr>
        <w:t xml:space="preserve"> pp.101-2)</w:t>
      </w:r>
    </w:p>
    <w:p w:rsidR="005B6473" w:rsidRDefault="008C4080" w:rsidP="005B6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 w:rsidR="005B6473">
        <w:rPr>
          <w:rFonts w:ascii="Times New Roman" w:hAnsi="Times New Roman" w:cs="Times New Roman"/>
          <w:sz w:val="24"/>
          <w:szCs w:val="24"/>
        </w:rPr>
        <w:t xml:space="preserve">deacon in the Bishop’s Palace, Exeter, </w:t>
      </w:r>
    </w:p>
    <w:p w:rsidR="005B6473" w:rsidRDefault="005B6473" w:rsidP="005B647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the Bishop.    (ibid.p.102)</w:t>
      </w:r>
    </w:p>
    <w:p w:rsidR="00C95357" w:rsidRDefault="00C95357" w:rsidP="00C953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</w:t>
      </w:r>
      <w:r>
        <w:rPr>
          <w:rFonts w:ascii="Times New Roman" w:hAnsi="Times New Roman" w:cs="Times New Roman"/>
          <w:sz w:val="24"/>
          <w:szCs w:val="24"/>
        </w:rPr>
        <w:tab/>
        <w:t>He was ordained priest in St.Gabriel’s Chapel, Bishop’s Clyst,</w:t>
      </w:r>
    </w:p>
    <w:p w:rsidR="00C95357" w:rsidRDefault="00C95357" w:rsidP="00C953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  <w:r>
        <w:rPr>
          <w:rFonts w:ascii="Times New Roman" w:hAnsi="Times New Roman" w:cs="Times New Roman"/>
          <w:sz w:val="24"/>
          <w:szCs w:val="24"/>
        </w:rPr>
        <w:t xml:space="preserve">  (ibid.</w:t>
      </w:r>
      <w:r>
        <w:rPr>
          <w:rFonts w:ascii="Times New Roman" w:hAnsi="Times New Roman" w:cs="Times New Roman"/>
          <w:sz w:val="24"/>
          <w:szCs w:val="24"/>
        </w:rPr>
        <w:t xml:space="preserve"> p.103)</w:t>
      </w:r>
    </w:p>
    <w:p w:rsidR="00C95357" w:rsidRDefault="00C95357" w:rsidP="00C953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680" w:rsidRDefault="00966680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473" w:rsidRDefault="005B6473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C95357" w:rsidRPr="00E45A0D" w:rsidRDefault="00C95357" w:rsidP="00E45A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C95357" w:rsidRPr="00E45A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0D" w:rsidRDefault="00E45A0D" w:rsidP="00E71FC3">
      <w:pPr>
        <w:spacing w:after="0" w:line="240" w:lineRule="auto"/>
      </w:pPr>
      <w:r>
        <w:separator/>
      </w:r>
    </w:p>
  </w:endnote>
  <w:endnote w:type="continuationSeparator" w:id="0">
    <w:p w:rsidR="00E45A0D" w:rsidRDefault="00E45A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0D" w:rsidRDefault="00E45A0D" w:rsidP="00E71FC3">
      <w:pPr>
        <w:spacing w:after="0" w:line="240" w:lineRule="auto"/>
      </w:pPr>
      <w:r>
        <w:separator/>
      </w:r>
    </w:p>
  </w:footnote>
  <w:footnote w:type="continuationSeparator" w:id="0">
    <w:p w:rsidR="00E45A0D" w:rsidRDefault="00E45A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A0D"/>
    <w:rsid w:val="005B6473"/>
    <w:rsid w:val="008C4080"/>
    <w:rsid w:val="00966680"/>
    <w:rsid w:val="00AB52E8"/>
    <w:rsid w:val="00B16D3F"/>
    <w:rsid w:val="00C95357"/>
    <w:rsid w:val="00E45A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2B854"/>
  <w15:chartTrackingRefBased/>
  <w15:docId w15:val="{39564B42-9D4E-4C36-8E08-D6A4BA9B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2016-03-18T15:48:00Z</dcterms:created>
  <dcterms:modified xsi:type="dcterms:W3CDTF">2016-03-28T18:43:00Z</dcterms:modified>
</cp:coreProperties>
</file>